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C213C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Giles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303F347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Hanstead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Husbandman.</w:t>
      </w:r>
    </w:p>
    <w:p w14:paraId="7998EDFD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F0535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A7BDA9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Odeham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as the executrix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Odeham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</w:t>
      </w:r>
    </w:p>
    <w:p w14:paraId="4423DC87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2ED0029B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D00CCCC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BD9BCE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F04AD" w14:textId="77777777" w:rsidR="00533D73" w:rsidRDefault="00533D73" w:rsidP="00533D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June 2022 </w:t>
      </w:r>
    </w:p>
    <w:p w14:paraId="543961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BC5EF" w14:textId="77777777" w:rsidR="00533D73" w:rsidRDefault="00533D73" w:rsidP="009139A6">
      <w:r>
        <w:separator/>
      </w:r>
    </w:p>
  </w:endnote>
  <w:endnote w:type="continuationSeparator" w:id="0">
    <w:p w14:paraId="6C8F3B22" w14:textId="77777777" w:rsidR="00533D73" w:rsidRDefault="00533D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44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AD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41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931A" w14:textId="77777777" w:rsidR="00533D73" w:rsidRDefault="00533D73" w:rsidP="009139A6">
      <w:r>
        <w:separator/>
      </w:r>
    </w:p>
  </w:footnote>
  <w:footnote w:type="continuationSeparator" w:id="0">
    <w:p w14:paraId="105D36FE" w14:textId="77777777" w:rsidR="00533D73" w:rsidRDefault="00533D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23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F0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C3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73"/>
    <w:rsid w:val="000666E0"/>
    <w:rsid w:val="002510B7"/>
    <w:rsid w:val="00533D7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29AB3"/>
  <w15:chartTrackingRefBased/>
  <w15:docId w15:val="{D479960D-332D-42C6-A99F-69CC1554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3D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2022-09-30T20:54:00Z</dcterms:created>
  <dcterms:modified xsi:type="dcterms:W3CDTF">2022-09-30T20:54:00Z</dcterms:modified>
</cp:coreProperties>
</file>